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9B38" w14:textId="77777777" w:rsidR="00356987" w:rsidRDefault="00356987" w:rsidP="003569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FORTHE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197E93EE" w14:textId="77777777" w:rsidR="00356987" w:rsidRDefault="00356987" w:rsidP="003569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Bedfordshire.</w:t>
      </w:r>
    </w:p>
    <w:p w14:paraId="27FDCA1C" w14:textId="77777777" w:rsidR="00356987" w:rsidRDefault="00356987" w:rsidP="00356987">
      <w:pPr>
        <w:pStyle w:val="NoSpacing"/>
        <w:rPr>
          <w:rFonts w:cs="Times New Roman"/>
          <w:szCs w:val="24"/>
        </w:rPr>
      </w:pPr>
    </w:p>
    <w:p w14:paraId="4E3F53EF" w14:textId="77777777" w:rsidR="00356987" w:rsidRDefault="00356987" w:rsidP="00356987">
      <w:pPr>
        <w:pStyle w:val="NoSpacing"/>
        <w:rPr>
          <w:rFonts w:cs="Times New Roman"/>
          <w:szCs w:val="24"/>
        </w:rPr>
      </w:pPr>
    </w:p>
    <w:p w14:paraId="6E83E7C4" w14:textId="77777777" w:rsidR="00356987" w:rsidRDefault="00356987" w:rsidP="003569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on Woburn into lands of</w:t>
      </w:r>
    </w:p>
    <w:p w14:paraId="555F3247" w14:textId="77777777" w:rsidR="00356987" w:rsidRDefault="00356987" w:rsidP="003569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Constance Holand(q.v.).</w:t>
      </w:r>
    </w:p>
    <w:p w14:paraId="4018B32C" w14:textId="77777777" w:rsidR="00356987" w:rsidRDefault="00356987" w:rsidP="003569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https://inquisitionspostmortem.ac.uk/view/inquisition/25-109/118</w:t>
        </w:r>
      </w:hyperlink>
      <w:r>
        <w:rPr>
          <w:rFonts w:cs="Times New Roman"/>
          <w:szCs w:val="24"/>
        </w:rPr>
        <w:t xml:space="preserve"> )</w:t>
      </w:r>
    </w:p>
    <w:p w14:paraId="0E9E6F9C" w14:textId="77777777" w:rsidR="00356987" w:rsidRDefault="00356987" w:rsidP="00356987">
      <w:pPr>
        <w:pStyle w:val="NoSpacing"/>
        <w:rPr>
          <w:rFonts w:cs="Times New Roman"/>
          <w:szCs w:val="24"/>
        </w:rPr>
      </w:pPr>
    </w:p>
    <w:p w14:paraId="6F2C783B" w14:textId="77777777" w:rsidR="00356987" w:rsidRDefault="00356987" w:rsidP="00356987">
      <w:pPr>
        <w:pStyle w:val="NoSpacing"/>
        <w:rPr>
          <w:rFonts w:cs="Times New Roman"/>
          <w:szCs w:val="24"/>
        </w:rPr>
      </w:pPr>
    </w:p>
    <w:p w14:paraId="180D50FE" w14:textId="77777777" w:rsidR="00356987" w:rsidRDefault="00356987" w:rsidP="003569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2023</w:t>
      </w:r>
    </w:p>
    <w:p w14:paraId="109A26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99E21" w14:textId="77777777" w:rsidR="00356987" w:rsidRDefault="00356987" w:rsidP="009139A6">
      <w:r>
        <w:separator/>
      </w:r>
    </w:p>
  </w:endnote>
  <w:endnote w:type="continuationSeparator" w:id="0">
    <w:p w14:paraId="10C27E97" w14:textId="77777777" w:rsidR="00356987" w:rsidRDefault="003569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6F1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8E1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A57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45BE9" w14:textId="77777777" w:rsidR="00356987" w:rsidRDefault="00356987" w:rsidP="009139A6">
      <w:r>
        <w:separator/>
      </w:r>
    </w:p>
  </w:footnote>
  <w:footnote w:type="continuationSeparator" w:id="0">
    <w:p w14:paraId="4B1ACA3E" w14:textId="77777777" w:rsidR="00356987" w:rsidRDefault="003569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AB6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FE8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05B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987"/>
    <w:rsid w:val="000666E0"/>
    <w:rsid w:val="002510B7"/>
    <w:rsid w:val="0035698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A9A98"/>
  <w15:chartTrackingRefBased/>
  <w15:docId w15:val="{F97A8D38-484F-41B6-BB3A-A2C2AE853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569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2023-06-22T19:02:00Z</dcterms:created>
  <dcterms:modified xsi:type="dcterms:W3CDTF">2023-06-22T19:04:00Z</dcterms:modified>
</cp:coreProperties>
</file>